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29F1" w:rsidRPr="00287FEF" w:rsidRDefault="00D529F1" w:rsidP="001B4A78">
      <w:pPr>
        <w:spacing w:before="240"/>
        <w:jc w:val="center"/>
        <w:rPr>
          <w:b/>
          <w:sz w:val="22"/>
          <w:lang w:val="uk-UA"/>
        </w:rPr>
      </w:pPr>
      <w:r w:rsidRPr="00287FEF">
        <w:rPr>
          <w:b/>
          <w:sz w:val="22"/>
          <w:lang w:val="uk-UA"/>
        </w:rPr>
        <w:t>Анкета земельної ділянки</w:t>
      </w:r>
    </w:p>
    <w:p w:rsidR="00D529F1" w:rsidRPr="00287FEF" w:rsidRDefault="00D529F1" w:rsidP="001B4A78">
      <w:pPr>
        <w:jc w:val="center"/>
        <w:rPr>
          <w:b/>
          <w:sz w:val="22"/>
          <w:lang w:val="uk-UA"/>
        </w:rPr>
      </w:pPr>
    </w:p>
    <w:tbl>
      <w:tblPr>
        <w:tblW w:w="106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814"/>
        <w:gridCol w:w="5390"/>
        <w:gridCol w:w="4469"/>
      </w:tblGrid>
      <w:tr w:rsidR="00D529F1" w:rsidRPr="00287FEF" w:rsidTr="00D610B9">
        <w:trPr>
          <w:trHeight w:hRule="exact" w:val="343"/>
        </w:trPr>
        <w:tc>
          <w:tcPr>
            <w:tcW w:w="10673" w:type="dxa"/>
            <w:gridSpan w:val="3"/>
            <w:vAlign w:val="center"/>
          </w:tcPr>
          <w:p w:rsidR="00D529F1" w:rsidRPr="00287FEF" w:rsidRDefault="00D529F1" w:rsidP="00D06C31">
            <w:pPr>
              <w:jc w:val="center"/>
              <w:rPr>
                <w:b/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 xml:space="preserve">Загальна інформація </w:t>
            </w:r>
          </w:p>
        </w:tc>
      </w:tr>
      <w:tr w:rsidR="00D529F1" w:rsidRPr="005568BC" w:rsidTr="00D610B9">
        <w:tc>
          <w:tcPr>
            <w:tcW w:w="814" w:type="dxa"/>
            <w:vAlign w:val="center"/>
          </w:tcPr>
          <w:p w:rsidR="00D529F1" w:rsidRPr="00287FEF" w:rsidRDefault="00D529F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C32991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Тип ділянки (виберіть необхідне)</w:t>
            </w:r>
          </w:p>
        </w:tc>
        <w:tc>
          <w:tcPr>
            <w:tcW w:w="4469" w:type="dxa"/>
          </w:tcPr>
          <w:p w:rsidR="00D529F1" w:rsidRPr="005568BC" w:rsidRDefault="00D529F1" w:rsidP="00D610B9">
            <w:pPr>
              <w:jc w:val="left"/>
              <w:rPr>
                <w:bCs/>
                <w:i/>
                <w:sz w:val="22"/>
                <w:lang w:val="uk-UA"/>
              </w:rPr>
            </w:pPr>
            <w:r w:rsidRPr="00287FEF">
              <w:rPr>
                <w:bCs/>
                <w:i/>
                <w:sz w:val="22"/>
                <w:lang w:val="uk-UA"/>
              </w:rPr>
              <w:t>Green-field (земельна ділянка без споруд)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1.2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5568BC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ділянки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Вільна земельна ділянка №1 за межами с.Хотешів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1.3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5568BC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Область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Волинська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1.4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5568BC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Район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Камінь-Каштрський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1.5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1D6FFC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найближчого населеного пункту і відстань від нього до ділянки (км)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с.Хотешів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1.6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EC6E63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від ділянки до найближчого житлового будинку 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5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E93A8F" w:rsidRDefault="00D529F1" w:rsidP="00E93A8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en-US"/>
              </w:rPr>
              <w:t>1</w:t>
            </w:r>
            <w:r>
              <w:rPr>
                <w:sz w:val="22"/>
                <w:lang w:val="uk-UA"/>
              </w:rPr>
              <w:t>.</w:t>
            </w:r>
            <w:r>
              <w:rPr>
                <w:sz w:val="22"/>
                <w:lang w:val="en-US"/>
              </w:rPr>
              <w:t>6</w:t>
            </w:r>
            <w:r>
              <w:rPr>
                <w:sz w:val="22"/>
                <w:lang w:val="uk-UA"/>
              </w:rPr>
              <w:t>.</w:t>
            </w:r>
            <w:r>
              <w:rPr>
                <w:sz w:val="22"/>
                <w:lang w:val="en-US"/>
              </w:rPr>
              <w:t>1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E93A8F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Відстань від ділянки до </w:t>
            </w:r>
            <w:r>
              <w:rPr>
                <w:sz w:val="22"/>
                <w:lang w:val="uk-UA"/>
              </w:rPr>
              <w:t xml:space="preserve">межі житлової зони </w:t>
            </w:r>
            <w:r w:rsidRPr="00383652">
              <w:rPr>
                <w:i/>
                <w:sz w:val="22"/>
                <w:lang w:val="uk-UA"/>
              </w:rPr>
              <w:t>(згідно з генпланом розвитку населеного пункту)</w:t>
            </w:r>
            <w:r w:rsidRPr="00287FEF">
              <w:rPr>
                <w:sz w:val="22"/>
                <w:lang w:val="uk-UA"/>
              </w:rPr>
              <w:t>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5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F36F09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1.7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EC6E63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найближчого районного центру і відстань до нього 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м.Камінь-Каширський, 25км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1.8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D43F84">
            <w:pPr>
              <w:jc w:val="left"/>
              <w:rPr>
                <w:sz w:val="22"/>
                <w:lang w:val="uk-UA"/>
              </w:rPr>
            </w:pPr>
            <w:r w:rsidRPr="00D43F84">
              <w:rPr>
                <w:sz w:val="22"/>
                <w:lang w:val="uk-UA"/>
              </w:rPr>
              <w:t xml:space="preserve">Назва найближчого </w:t>
            </w:r>
            <w:r>
              <w:rPr>
                <w:sz w:val="22"/>
                <w:lang w:val="uk-UA"/>
              </w:rPr>
              <w:t>обласного</w:t>
            </w:r>
            <w:r w:rsidRPr="00D43F84">
              <w:rPr>
                <w:sz w:val="22"/>
                <w:lang w:val="uk-UA"/>
              </w:rPr>
              <w:t xml:space="preserve"> центру і відстань до нього (км)</w:t>
            </w:r>
          </w:p>
        </w:tc>
        <w:tc>
          <w:tcPr>
            <w:tcW w:w="4469" w:type="dxa"/>
            <w:tcBorders>
              <w:bottom w:val="single" w:sz="4" w:space="0" w:color="auto"/>
            </w:tcBorders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м.Луцьк, 155км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1.9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5020CE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Загальна площа ділянки, га</w:t>
            </w:r>
          </w:p>
        </w:tc>
        <w:tc>
          <w:tcPr>
            <w:tcW w:w="4469" w:type="dxa"/>
          </w:tcPr>
          <w:p w:rsidR="00D529F1" w:rsidRPr="00DC3592" w:rsidRDefault="00D529F1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11,4179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1.10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2F7131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Форма ділянки</w:t>
            </w:r>
          </w:p>
        </w:tc>
        <w:tc>
          <w:tcPr>
            <w:tcW w:w="4469" w:type="dxa"/>
          </w:tcPr>
          <w:p w:rsidR="00D529F1" w:rsidRPr="005568BC" w:rsidRDefault="00D529F1" w:rsidP="00A47F2C">
            <w:pPr>
              <w:jc w:val="left"/>
              <w:rPr>
                <w:i/>
                <w:sz w:val="22"/>
                <w:lang w:val="uk-UA"/>
              </w:rPr>
            </w:pPr>
            <w:r w:rsidRPr="008E4488">
              <w:rPr>
                <w:sz w:val="22"/>
                <w:lang w:val="uk-UA"/>
              </w:rPr>
              <w:t>трапеція</w:t>
            </w:r>
          </w:p>
        </w:tc>
      </w:tr>
      <w:tr w:rsidR="00D529F1" w:rsidRPr="005568BC" w:rsidTr="00D610B9">
        <w:tc>
          <w:tcPr>
            <w:tcW w:w="814" w:type="dxa"/>
            <w:vAlign w:val="center"/>
          </w:tcPr>
          <w:p w:rsidR="00D529F1" w:rsidRPr="00287FEF" w:rsidRDefault="00D529F1" w:rsidP="00BC562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1.11</w:t>
            </w:r>
          </w:p>
        </w:tc>
        <w:tc>
          <w:tcPr>
            <w:tcW w:w="5390" w:type="dxa"/>
            <w:vAlign w:val="center"/>
          </w:tcPr>
          <w:p w:rsidR="00D529F1" w:rsidRDefault="00D529F1" w:rsidP="00A44902">
            <w:pPr>
              <w:pStyle w:val="a"/>
              <w:spacing w:before="0" w:after="0"/>
              <w:ind w:left="0" w:right="0"/>
              <w:rPr>
                <w:szCs w:val="24"/>
                <w:lang w:val="uk-UA"/>
              </w:rPr>
            </w:pPr>
            <w:r w:rsidRPr="00287FEF">
              <w:rPr>
                <w:sz w:val="22"/>
                <w:lang w:val="uk-UA"/>
              </w:rPr>
              <w:t>Рельєф</w:t>
            </w:r>
            <w:r>
              <w:rPr>
                <w:sz w:val="22"/>
                <w:lang w:val="uk-UA"/>
              </w:rPr>
              <w:t>,</w:t>
            </w:r>
            <w:r>
              <w:rPr>
                <w:szCs w:val="24"/>
                <w:lang w:val="uk-UA"/>
              </w:rPr>
              <w:t xml:space="preserve"> відмітка над рівнем моря (м), </w:t>
            </w:r>
          </w:p>
          <w:p w:rsidR="00D529F1" w:rsidRPr="00BC562F" w:rsidRDefault="00D529F1" w:rsidP="00A44902">
            <w:pPr>
              <w:pStyle w:val="a"/>
              <w:spacing w:before="0" w:after="0"/>
              <w:ind w:left="0" w:right="0"/>
              <w:rPr>
                <w:szCs w:val="24"/>
                <w:lang w:val="uk-UA"/>
              </w:rPr>
            </w:pPr>
            <w:r w:rsidRPr="00F35D3F">
              <w:rPr>
                <w:szCs w:val="24"/>
                <w:lang w:val="uk-UA"/>
              </w:rPr>
              <w:t>різниця між найвищою і найнижчою відмітками висот ділянки (м)</w:t>
            </w:r>
          </w:p>
        </w:tc>
        <w:tc>
          <w:tcPr>
            <w:tcW w:w="4469" w:type="dxa"/>
          </w:tcPr>
          <w:p w:rsidR="00D529F1" w:rsidRPr="00287FEF" w:rsidRDefault="00D529F1" w:rsidP="00BC562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Рівниннй, 153м над рівнем моря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1.12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D266AA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Сусідні ділянки </w:t>
            </w:r>
            <w:r w:rsidRPr="00287FEF">
              <w:rPr>
                <w:i/>
                <w:sz w:val="22"/>
                <w:lang w:val="uk-UA"/>
              </w:rPr>
              <w:t xml:space="preserve">(опишіть) 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відсутні</w:t>
            </w:r>
          </w:p>
        </w:tc>
      </w:tr>
      <w:tr w:rsidR="00D529F1" w:rsidRPr="005568BC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1.13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BD44E6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Будівлі</w:t>
            </w:r>
            <w:r>
              <w:rPr>
                <w:sz w:val="22"/>
                <w:lang w:val="uk-UA"/>
              </w:rPr>
              <w:t xml:space="preserve"> і споруди</w:t>
            </w:r>
            <w:r w:rsidRPr="00287FEF">
              <w:rPr>
                <w:sz w:val="22"/>
                <w:lang w:val="uk-UA"/>
              </w:rPr>
              <w:t>, якщо вони є на ділянці</w:t>
            </w:r>
            <w:r>
              <w:rPr>
                <w:sz w:val="22"/>
                <w:lang w:val="uk-UA"/>
              </w:rPr>
              <w:t>, хто їх власник</w:t>
            </w:r>
            <w:r w:rsidRPr="00287FEF">
              <w:rPr>
                <w:i/>
                <w:sz w:val="22"/>
                <w:lang w:val="uk-UA"/>
              </w:rPr>
              <w:t>(опишіть)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відсутні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1.14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DC3592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  є підземні перешкоди на ділянці</w:t>
            </w:r>
          </w:p>
        </w:tc>
        <w:tc>
          <w:tcPr>
            <w:tcW w:w="4469" w:type="dxa"/>
          </w:tcPr>
          <w:p w:rsidR="00D529F1" w:rsidRPr="00DC3592" w:rsidRDefault="00D529F1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відсутні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1.15</w:t>
            </w:r>
          </w:p>
        </w:tc>
        <w:tc>
          <w:tcPr>
            <w:tcW w:w="5390" w:type="dxa"/>
            <w:vAlign w:val="center"/>
          </w:tcPr>
          <w:p w:rsidR="00D529F1" w:rsidRDefault="00D529F1" w:rsidP="00DC3592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  є надземні перешкоди на ділянці</w:t>
            </w:r>
          </w:p>
        </w:tc>
        <w:tc>
          <w:tcPr>
            <w:tcW w:w="4469" w:type="dxa"/>
          </w:tcPr>
          <w:p w:rsidR="00D529F1" w:rsidRPr="00DC3592" w:rsidRDefault="00D529F1" w:rsidP="00DC3592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відсутні</w:t>
            </w:r>
          </w:p>
        </w:tc>
      </w:tr>
      <w:tr w:rsidR="00D529F1" w:rsidRPr="00F1430A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1.16</w:t>
            </w:r>
          </w:p>
        </w:tc>
        <w:tc>
          <w:tcPr>
            <w:tcW w:w="5390" w:type="dxa"/>
            <w:vAlign w:val="center"/>
          </w:tcPr>
          <w:p w:rsidR="00D529F1" w:rsidRDefault="00D529F1" w:rsidP="00437077">
            <w:pPr>
              <w:ind w:left="35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Екологічні вимоги і обмеження </w:t>
            </w:r>
            <w:r w:rsidRPr="00CA284F">
              <w:rPr>
                <w:i/>
                <w:sz w:val="22"/>
                <w:lang w:val="uk-UA"/>
              </w:rPr>
              <w:t>(опишіть)</w:t>
            </w:r>
          </w:p>
        </w:tc>
        <w:tc>
          <w:tcPr>
            <w:tcW w:w="4469" w:type="dxa"/>
          </w:tcPr>
          <w:p w:rsidR="00D529F1" w:rsidRDefault="00D529F1" w:rsidP="00DC3592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D529F1" w:rsidRPr="00287FEF" w:rsidTr="00F36F09">
        <w:trPr>
          <w:trHeight w:val="144"/>
        </w:trPr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1.17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9A2A86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Забруднення грунту, поверхневих і грунтових вод</w:t>
            </w:r>
            <w:r w:rsidRPr="00287FEF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приклади і ризики забруднень</w:t>
            </w:r>
            <w:r w:rsidRPr="00287FEF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D529F1" w:rsidRPr="00287FEF" w:rsidTr="00F36F09">
        <w:trPr>
          <w:trHeight w:val="144"/>
        </w:trPr>
        <w:tc>
          <w:tcPr>
            <w:tcW w:w="814" w:type="dxa"/>
            <w:vAlign w:val="center"/>
          </w:tcPr>
          <w:p w:rsidR="00D529F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1.18</w:t>
            </w:r>
          </w:p>
        </w:tc>
        <w:tc>
          <w:tcPr>
            <w:tcW w:w="5390" w:type="dxa"/>
            <w:vAlign w:val="center"/>
          </w:tcPr>
          <w:p w:rsidR="00D529F1" w:rsidRDefault="00D529F1" w:rsidP="009A2A86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Затоплення ділянки під час повеней </w:t>
            </w:r>
          </w:p>
          <w:p w:rsidR="00D529F1" w:rsidRDefault="00D529F1" w:rsidP="00524F10">
            <w:pPr>
              <w:jc w:val="left"/>
              <w:rPr>
                <w:sz w:val="22"/>
                <w:lang w:val="uk-UA"/>
              </w:rPr>
            </w:pPr>
            <w:r w:rsidRPr="00287FEF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приклади і ризики затоплень</w:t>
            </w:r>
            <w:r w:rsidRPr="00287FEF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24F10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1.19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5568BC">
            <w:pPr>
              <w:ind w:left="35"/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Додаткова інформація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D529F1" w:rsidRPr="00287FEF" w:rsidTr="00D610B9">
        <w:trPr>
          <w:trHeight w:hRule="exact" w:val="300"/>
        </w:trPr>
        <w:tc>
          <w:tcPr>
            <w:tcW w:w="10673" w:type="dxa"/>
            <w:gridSpan w:val="3"/>
            <w:vAlign w:val="center"/>
          </w:tcPr>
          <w:p w:rsidR="00D529F1" w:rsidRPr="00287FEF" w:rsidRDefault="00D529F1" w:rsidP="00D072CF">
            <w:pPr>
              <w:jc w:val="center"/>
              <w:rPr>
                <w:b/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>Правовий статус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2.1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5568BC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Власник 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Головне управління Держгеокадастру у Волинській області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2.2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5568BC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Форма власності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державна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2.3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D06C3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Наявні правовстановлюючі документи </w:t>
            </w:r>
            <w:r>
              <w:rPr>
                <w:sz w:val="22"/>
                <w:lang w:val="uk-UA"/>
              </w:rPr>
              <w:t xml:space="preserve">власника  </w:t>
            </w:r>
            <w:r w:rsidRPr="00287FEF">
              <w:rPr>
                <w:i/>
                <w:sz w:val="22"/>
                <w:lang w:val="uk-UA"/>
              </w:rPr>
              <w:t>(зазначте, які)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Документи подані на реєстрацію</w:t>
            </w:r>
          </w:p>
        </w:tc>
      </w:tr>
      <w:tr w:rsidR="00D529F1" w:rsidRPr="00287FEF" w:rsidTr="005568BC">
        <w:tc>
          <w:tcPr>
            <w:tcW w:w="814" w:type="dxa"/>
            <w:vAlign w:val="center"/>
          </w:tcPr>
          <w:p w:rsidR="00D529F1" w:rsidRPr="00287FEF" w:rsidRDefault="00D529F1" w:rsidP="00D06C31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2.4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5568BC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Кадастровий номер </w:t>
            </w:r>
            <w:r w:rsidRPr="00287FEF">
              <w:rPr>
                <w:i/>
                <w:sz w:val="22"/>
                <w:lang w:val="uk-UA"/>
              </w:rPr>
              <w:t>(вкажіть за наявності)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0721487900:0477</w:t>
            </w:r>
          </w:p>
        </w:tc>
      </w:tr>
      <w:tr w:rsidR="00D529F1" w:rsidRPr="00287FEF" w:rsidTr="005568BC">
        <w:tc>
          <w:tcPr>
            <w:tcW w:w="814" w:type="dxa"/>
            <w:vAlign w:val="center"/>
          </w:tcPr>
          <w:p w:rsidR="00D529F1" w:rsidRPr="00287FEF" w:rsidRDefault="00D529F1" w:rsidP="00D06C31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2.5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5568BC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Користувач 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2.6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D06C3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Наявні правовстановлюючі документи </w:t>
            </w:r>
            <w:r>
              <w:rPr>
                <w:sz w:val="22"/>
                <w:lang w:val="uk-UA"/>
              </w:rPr>
              <w:t xml:space="preserve">користувача </w:t>
            </w:r>
            <w:r w:rsidRPr="00287FEF">
              <w:rPr>
                <w:i/>
                <w:sz w:val="22"/>
                <w:lang w:val="uk-UA"/>
              </w:rPr>
              <w:t>(зазначте, які)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D529F1" w:rsidRPr="00287FEF" w:rsidTr="005568BC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2.7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2D2BB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Для яких цілей використ</w:t>
            </w:r>
            <w:r>
              <w:rPr>
                <w:sz w:val="22"/>
                <w:lang w:val="uk-UA"/>
              </w:rPr>
              <w:t>овується ділянка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не використовується</w:t>
            </w:r>
          </w:p>
        </w:tc>
      </w:tr>
      <w:tr w:rsidR="00D529F1" w:rsidRPr="00287FEF" w:rsidTr="005568BC">
        <w:tc>
          <w:tcPr>
            <w:tcW w:w="814" w:type="dxa"/>
            <w:vAlign w:val="center"/>
          </w:tcPr>
          <w:p w:rsidR="00D529F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2.8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2D2BB1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Ділянка знаходиться в межах чи за межами населеного пункту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за межами</w:t>
            </w:r>
          </w:p>
        </w:tc>
      </w:tr>
      <w:tr w:rsidR="00D529F1" w:rsidRPr="00F1430A" w:rsidTr="005568BC">
        <w:tc>
          <w:tcPr>
            <w:tcW w:w="814" w:type="dxa"/>
          </w:tcPr>
          <w:p w:rsidR="00D529F1" w:rsidRPr="00600CFA" w:rsidRDefault="00D529F1" w:rsidP="00E00411">
            <w:pPr>
              <w:jc w:val="center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</w:rPr>
              <w:t>2.</w:t>
            </w:r>
            <w:r>
              <w:rPr>
                <w:sz w:val="24"/>
                <w:szCs w:val="24"/>
                <w:lang w:val="uk-UA"/>
              </w:rPr>
              <w:t>9</w:t>
            </w:r>
          </w:p>
        </w:tc>
        <w:tc>
          <w:tcPr>
            <w:tcW w:w="5390" w:type="dxa"/>
          </w:tcPr>
          <w:p w:rsidR="00D529F1" w:rsidRPr="00E00411" w:rsidRDefault="00D529F1" w:rsidP="004943A3">
            <w:pPr>
              <w:pStyle w:val="BodyText"/>
              <w:keepNext/>
              <w:widowControl/>
              <w:ind w:left="57" w:right="57"/>
              <w:rPr>
                <w:i w:val="0"/>
                <w:iCs w:val="0"/>
                <w:color w:val="auto"/>
                <w:sz w:val="24"/>
                <w:szCs w:val="24"/>
              </w:rPr>
            </w:pPr>
            <w:r>
              <w:rPr>
                <w:i w:val="0"/>
                <w:iCs w:val="0"/>
                <w:color w:val="auto"/>
                <w:sz w:val="24"/>
                <w:szCs w:val="24"/>
                <w:lang w:val="uk-UA"/>
              </w:rPr>
              <w:t xml:space="preserve">Наявність містобудівної документації 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>(схема планування території</w:t>
            </w:r>
            <w:r>
              <w:rPr>
                <w:iCs w:val="0"/>
                <w:color w:val="auto"/>
                <w:sz w:val="24"/>
                <w:szCs w:val="24"/>
                <w:lang w:val="uk-UA"/>
              </w:rPr>
              <w:t xml:space="preserve"> району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>,</w:t>
            </w:r>
            <w:r>
              <w:rPr>
                <w:iCs w:val="0"/>
                <w:color w:val="auto"/>
                <w:sz w:val="24"/>
                <w:szCs w:val="24"/>
                <w:lang w:val="uk-UA"/>
              </w:rPr>
              <w:t xml:space="preserve">області або їх частин, 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 xml:space="preserve"> генеральний план</w:t>
            </w:r>
            <w:r>
              <w:rPr>
                <w:iCs w:val="0"/>
                <w:color w:val="auto"/>
                <w:sz w:val="24"/>
                <w:szCs w:val="24"/>
                <w:lang w:val="uk-UA"/>
              </w:rPr>
              <w:t xml:space="preserve"> населеного пункту, детальний план території </w:t>
            </w:r>
            <w:r w:rsidRPr="00E00411">
              <w:rPr>
                <w:iCs w:val="0"/>
                <w:color w:val="auto"/>
                <w:sz w:val="24"/>
                <w:szCs w:val="24"/>
                <w:lang w:val="uk-UA"/>
              </w:rPr>
              <w:t xml:space="preserve"> тощо)</w:t>
            </w:r>
          </w:p>
        </w:tc>
        <w:tc>
          <w:tcPr>
            <w:tcW w:w="4469" w:type="dxa"/>
          </w:tcPr>
          <w:p w:rsidR="00D529F1" w:rsidRPr="00CD7074" w:rsidRDefault="00D529F1" w:rsidP="00F1430A">
            <w:pPr>
              <w:keepNext/>
              <w:keepLines/>
              <w:ind w:right="57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  <w:lang w:val="uk-UA"/>
              </w:rPr>
              <w:t>Схема планування території району</w:t>
            </w:r>
          </w:p>
        </w:tc>
      </w:tr>
      <w:tr w:rsidR="00D529F1" w:rsidRPr="00287FEF" w:rsidTr="005568BC">
        <w:tc>
          <w:tcPr>
            <w:tcW w:w="814" w:type="dxa"/>
          </w:tcPr>
          <w:p w:rsidR="00D529F1" w:rsidRPr="00E00411" w:rsidRDefault="00D529F1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</w:rPr>
              <w:t>2.</w:t>
            </w:r>
            <w:r>
              <w:rPr>
                <w:sz w:val="24"/>
                <w:szCs w:val="24"/>
                <w:lang w:val="uk-UA"/>
              </w:rPr>
              <w:t>10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E96FEE">
            <w:pPr>
              <w:jc w:val="left"/>
              <w:rPr>
                <w:sz w:val="22"/>
                <w:lang w:val="uk-UA"/>
              </w:rPr>
            </w:pPr>
            <w:r w:rsidRPr="006437B7">
              <w:rPr>
                <w:sz w:val="22"/>
                <w:lang w:val="uk-UA"/>
              </w:rPr>
              <w:t xml:space="preserve">Класифікація виду цільового призначення земельної ділянки </w:t>
            </w:r>
            <w:r w:rsidRPr="006437B7">
              <w:rPr>
                <w:i/>
                <w:sz w:val="22"/>
                <w:lang w:val="uk-UA"/>
              </w:rPr>
              <w:t>(назва, код КВЦПЗ)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01.01 для ведення товарного сільськогосподарського виробництва</w:t>
            </w:r>
          </w:p>
        </w:tc>
      </w:tr>
      <w:tr w:rsidR="00D529F1" w:rsidRPr="00287FEF" w:rsidTr="005568BC">
        <w:tc>
          <w:tcPr>
            <w:tcW w:w="814" w:type="dxa"/>
          </w:tcPr>
          <w:p w:rsidR="00D529F1" w:rsidRPr="00E00411" w:rsidRDefault="00D529F1" w:rsidP="00E0041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390" w:type="dxa"/>
            <w:vAlign w:val="center"/>
          </w:tcPr>
          <w:p w:rsidR="00D529F1" w:rsidRPr="006437B7" w:rsidRDefault="00D529F1" w:rsidP="00E96FEE">
            <w:pPr>
              <w:jc w:val="left"/>
              <w:rPr>
                <w:sz w:val="22"/>
                <w:lang w:val="uk-UA"/>
              </w:rPr>
            </w:pP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</w:p>
        </w:tc>
      </w:tr>
      <w:tr w:rsidR="00D529F1" w:rsidRPr="00287FEF" w:rsidTr="005568BC">
        <w:tc>
          <w:tcPr>
            <w:tcW w:w="814" w:type="dxa"/>
          </w:tcPr>
          <w:p w:rsidR="00D529F1" w:rsidRPr="00E00411" w:rsidRDefault="00D529F1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</w:rPr>
              <w:t>2.1</w:t>
            </w:r>
            <w:r>
              <w:rPr>
                <w:sz w:val="24"/>
                <w:szCs w:val="24"/>
                <w:lang w:val="uk-UA"/>
              </w:rPr>
              <w:t>1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5568BC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Наявність правових обмежень (обтяжень) земельної ділянки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відсутні</w:t>
            </w:r>
          </w:p>
        </w:tc>
      </w:tr>
      <w:tr w:rsidR="00D529F1" w:rsidRPr="00287FEF" w:rsidTr="005568BC">
        <w:tc>
          <w:tcPr>
            <w:tcW w:w="814" w:type="dxa"/>
          </w:tcPr>
          <w:p w:rsidR="00D529F1" w:rsidRPr="00E00411" w:rsidRDefault="00D529F1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</w:rPr>
              <w:t>2.1</w:t>
            </w:r>
            <w:r>
              <w:rPr>
                <w:sz w:val="24"/>
                <w:szCs w:val="24"/>
                <w:lang w:val="uk-UA"/>
              </w:rPr>
              <w:t>2</w:t>
            </w:r>
          </w:p>
        </w:tc>
        <w:tc>
          <w:tcPr>
            <w:tcW w:w="5390" w:type="dxa"/>
          </w:tcPr>
          <w:p w:rsidR="00D529F1" w:rsidRPr="00287FEF" w:rsidRDefault="00D529F1" w:rsidP="00D23B7E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Форма передачі ділянки інвестору </w:t>
            </w:r>
            <w:r w:rsidRPr="00287FEF">
              <w:rPr>
                <w:i/>
                <w:sz w:val="22"/>
                <w:lang w:val="uk-UA"/>
              </w:rPr>
              <w:t>(зазначте можливі варіанти)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i/>
                <w:sz w:val="22"/>
                <w:lang w:val="uk-UA"/>
              </w:rPr>
            </w:pPr>
          </w:p>
          <w:p w:rsidR="00D529F1" w:rsidRPr="00287FEF" w:rsidRDefault="00D529F1" w:rsidP="00D072CF">
            <w:pPr>
              <w:jc w:val="left"/>
              <w:rPr>
                <w:i/>
                <w:sz w:val="22"/>
                <w:lang w:val="uk-UA"/>
              </w:rPr>
            </w:pPr>
            <w:r w:rsidRPr="00287FEF">
              <w:rPr>
                <w:i/>
                <w:sz w:val="22"/>
                <w:lang w:val="uk-UA"/>
              </w:rPr>
              <w:t>Довгострокова оренд</w:t>
            </w:r>
            <w:r>
              <w:rPr>
                <w:i/>
                <w:sz w:val="22"/>
                <w:lang w:val="uk-UA"/>
              </w:rPr>
              <w:t>а</w:t>
            </w:r>
          </w:p>
        </w:tc>
      </w:tr>
      <w:tr w:rsidR="00D529F1" w:rsidRPr="00287FEF" w:rsidTr="005568BC">
        <w:tc>
          <w:tcPr>
            <w:tcW w:w="814" w:type="dxa"/>
          </w:tcPr>
          <w:p w:rsidR="00D529F1" w:rsidRPr="00E00411" w:rsidRDefault="00D529F1" w:rsidP="00600CFA">
            <w:pPr>
              <w:jc w:val="center"/>
              <w:rPr>
                <w:sz w:val="24"/>
                <w:szCs w:val="24"/>
              </w:rPr>
            </w:pPr>
            <w:r w:rsidRPr="00E00411">
              <w:rPr>
                <w:sz w:val="24"/>
                <w:szCs w:val="24"/>
                <w:lang w:val="uk-UA"/>
              </w:rPr>
              <w:t>2.1</w:t>
            </w:r>
            <w:r>
              <w:rPr>
                <w:sz w:val="24"/>
                <w:szCs w:val="24"/>
                <w:lang w:val="uk-UA"/>
              </w:rPr>
              <w:t>3</w:t>
            </w:r>
          </w:p>
        </w:tc>
        <w:tc>
          <w:tcPr>
            <w:tcW w:w="5390" w:type="dxa"/>
          </w:tcPr>
          <w:p w:rsidR="00D529F1" w:rsidRPr="00D55682" w:rsidRDefault="00D529F1" w:rsidP="00D55682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землі для продажу  (грн./м. кв.)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D529F1" w:rsidRPr="00287FEF" w:rsidTr="005568BC">
        <w:tc>
          <w:tcPr>
            <w:tcW w:w="814" w:type="dxa"/>
          </w:tcPr>
          <w:p w:rsidR="00D529F1" w:rsidRPr="00E00411" w:rsidRDefault="00D529F1" w:rsidP="00E00411">
            <w:pPr>
              <w:jc w:val="center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  <w:lang w:val="uk-UA"/>
              </w:rPr>
              <w:t>2.14</w:t>
            </w:r>
          </w:p>
        </w:tc>
        <w:tc>
          <w:tcPr>
            <w:tcW w:w="5390" w:type="dxa"/>
          </w:tcPr>
          <w:p w:rsidR="00D529F1" w:rsidRPr="00D55682" w:rsidRDefault="00D529F1" w:rsidP="00D55682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землі для оренди (грн./м. кв.)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0,61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E00411" w:rsidRDefault="00D529F1" w:rsidP="00E00411">
            <w:pPr>
              <w:jc w:val="center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  <w:lang w:val="uk-UA"/>
              </w:rPr>
              <w:t>2.15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3D57AD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Додаткова інформація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i/>
                <w:sz w:val="22"/>
                <w:lang w:val="uk-UA"/>
              </w:rPr>
            </w:pPr>
            <w:r>
              <w:rPr>
                <w:i/>
                <w:sz w:val="22"/>
                <w:lang w:val="uk-UA"/>
              </w:rPr>
              <w:t>-</w:t>
            </w:r>
          </w:p>
        </w:tc>
      </w:tr>
      <w:tr w:rsidR="00D529F1" w:rsidRPr="00287FEF" w:rsidTr="00D610B9">
        <w:trPr>
          <w:trHeight w:hRule="exact" w:val="315"/>
        </w:trPr>
        <w:tc>
          <w:tcPr>
            <w:tcW w:w="10673" w:type="dxa"/>
            <w:gridSpan w:val="3"/>
            <w:vAlign w:val="center"/>
          </w:tcPr>
          <w:p w:rsidR="00D529F1" w:rsidRPr="00287FEF" w:rsidRDefault="00D529F1" w:rsidP="0037272B">
            <w:pPr>
              <w:jc w:val="center"/>
              <w:rPr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>Транспортна та інженерна інфраструктура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3E5EB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Під’їзна дорога для вантажних автомобілів</w:t>
            </w:r>
            <w:r w:rsidRPr="003E5EBF">
              <w:rPr>
                <w:i/>
                <w:sz w:val="22"/>
                <w:lang w:val="uk-UA"/>
              </w:rPr>
              <w:t>(опишіть, яке покриття дороги, її  ширина)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Грунтова від населеного пункту</w:t>
            </w:r>
          </w:p>
        </w:tc>
      </w:tr>
      <w:tr w:rsidR="00D529F1" w:rsidRPr="00287FEF" w:rsidTr="005568BC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3.2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5568BC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автодороги державного значення (км)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15</w:t>
            </w:r>
          </w:p>
        </w:tc>
      </w:tr>
      <w:tr w:rsidR="00D529F1" w:rsidRPr="008E4488" w:rsidTr="00D610B9">
        <w:tc>
          <w:tcPr>
            <w:tcW w:w="814" w:type="dxa"/>
            <w:vAlign w:val="center"/>
          </w:tcPr>
          <w:p w:rsidR="00D529F1" w:rsidRDefault="00D529F1" w:rsidP="00D072CF">
            <w:pPr>
              <w:jc w:val="center"/>
              <w:rPr>
                <w:sz w:val="22"/>
                <w:lang w:val="uk-UA"/>
              </w:rPr>
            </w:pPr>
          </w:p>
          <w:p w:rsidR="00D529F1" w:rsidRPr="00287FEF" w:rsidRDefault="00D529F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3.3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6935A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вантажної залізничної станції і відстань автодорогою від неї до ділянки (км)</w:t>
            </w:r>
          </w:p>
        </w:tc>
        <w:tc>
          <w:tcPr>
            <w:tcW w:w="4469" w:type="dxa"/>
          </w:tcPr>
          <w:p w:rsidR="00D529F1" w:rsidRPr="00287FEF" w:rsidRDefault="00D529F1" w:rsidP="000649B5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Камінь-Каширської Ковельської дистанції колії Львівської залізниці,3км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3.4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6935A1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аеропорту і відстань автодорогою від нього до ділянки (км)</w:t>
            </w:r>
          </w:p>
        </w:tc>
        <w:tc>
          <w:tcPr>
            <w:tcW w:w="4469" w:type="dxa"/>
          </w:tcPr>
          <w:p w:rsidR="00D529F1" w:rsidRPr="00287FEF" w:rsidDel="006D23EC" w:rsidRDefault="00D529F1" w:rsidP="000649B5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Аеропорт «Львів» 240км</w:t>
            </w:r>
          </w:p>
        </w:tc>
      </w:tr>
      <w:tr w:rsidR="00D529F1" w:rsidRPr="00F1430A" w:rsidTr="00D610B9">
        <w:trPr>
          <w:trHeight w:val="520"/>
        </w:trPr>
        <w:tc>
          <w:tcPr>
            <w:tcW w:w="814" w:type="dxa"/>
            <w:vAlign w:val="center"/>
          </w:tcPr>
          <w:p w:rsidR="00D529F1" w:rsidRPr="00287FEF" w:rsidRDefault="00D529F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3.5</w:t>
            </w:r>
          </w:p>
        </w:tc>
        <w:tc>
          <w:tcPr>
            <w:tcW w:w="5390" w:type="dxa"/>
          </w:tcPr>
          <w:p w:rsidR="00D529F1" w:rsidRPr="00287FEF" w:rsidRDefault="00D529F1" w:rsidP="00C73B45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Назва найближчої річки і відстань від неї до ділянки</w:t>
            </w:r>
            <w:r w:rsidRPr="00287FEF">
              <w:rPr>
                <w:i/>
                <w:sz w:val="22"/>
                <w:lang w:val="uk-UA"/>
              </w:rPr>
              <w:t>,</w:t>
            </w:r>
            <w:r w:rsidRPr="00287FEF">
              <w:rPr>
                <w:sz w:val="22"/>
                <w:lang w:val="uk-UA"/>
              </w:rPr>
              <w:t xml:space="preserve"> км</w:t>
            </w:r>
          </w:p>
        </w:tc>
        <w:tc>
          <w:tcPr>
            <w:tcW w:w="4469" w:type="dxa"/>
          </w:tcPr>
          <w:p w:rsidR="00D529F1" w:rsidRPr="00287FEF" w:rsidDel="006D23EC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Р.Турія, 2км</w:t>
            </w:r>
          </w:p>
        </w:tc>
      </w:tr>
      <w:tr w:rsidR="00D529F1" w:rsidRPr="00287FEF" w:rsidTr="00D610B9">
        <w:trPr>
          <w:trHeight w:val="361"/>
        </w:trPr>
        <w:tc>
          <w:tcPr>
            <w:tcW w:w="814" w:type="dxa"/>
            <w:vAlign w:val="center"/>
          </w:tcPr>
          <w:p w:rsidR="00D529F1" w:rsidRPr="00D06C31" w:rsidRDefault="00D529F1" w:rsidP="005568BC">
            <w:pPr>
              <w:jc w:val="center"/>
              <w:rPr>
                <w:sz w:val="22"/>
                <w:lang w:val="uk-UA"/>
              </w:rPr>
            </w:pPr>
            <w:r w:rsidRPr="00D06C31">
              <w:rPr>
                <w:sz w:val="22"/>
                <w:lang w:val="uk-UA"/>
              </w:rPr>
              <w:t>3.6</w:t>
            </w:r>
          </w:p>
        </w:tc>
        <w:tc>
          <w:tcPr>
            <w:tcW w:w="5390" w:type="dxa"/>
          </w:tcPr>
          <w:p w:rsidR="00D529F1" w:rsidRPr="00287FEF" w:rsidRDefault="00D529F1" w:rsidP="006623BD">
            <w:pPr>
              <w:jc w:val="left"/>
              <w:rPr>
                <w:i/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Наявність маршрутів громадського транспорту до ділянки (автобуси, потяги).</w:t>
            </w:r>
          </w:p>
        </w:tc>
        <w:tc>
          <w:tcPr>
            <w:tcW w:w="4469" w:type="dxa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Автобус до найближчого населеного пункту</w:t>
            </w:r>
          </w:p>
        </w:tc>
      </w:tr>
      <w:tr w:rsidR="00D529F1" w:rsidRPr="002F1E70" w:rsidTr="00D610B9">
        <w:trPr>
          <w:trHeight w:val="361"/>
        </w:trPr>
        <w:tc>
          <w:tcPr>
            <w:tcW w:w="814" w:type="dxa"/>
            <w:vAlign w:val="center"/>
          </w:tcPr>
          <w:p w:rsidR="00D529F1" w:rsidRPr="002F1E70" w:rsidRDefault="00D529F1" w:rsidP="005568BC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</w:tcPr>
          <w:p w:rsidR="00D529F1" w:rsidRPr="002F1E70" w:rsidRDefault="00D529F1" w:rsidP="004815B9">
            <w:pPr>
              <w:jc w:val="left"/>
              <w:rPr>
                <w:sz w:val="22"/>
                <w:lang w:val="uk-UA"/>
              </w:rPr>
            </w:pPr>
            <w:r w:rsidRPr="002F1E70">
              <w:rPr>
                <w:sz w:val="22"/>
                <w:lang w:val="uk-UA"/>
              </w:rPr>
              <w:t xml:space="preserve">Інформація про підведення </w:t>
            </w:r>
            <w:r>
              <w:rPr>
                <w:sz w:val="22"/>
                <w:lang w:val="uk-UA"/>
              </w:rPr>
              <w:t xml:space="preserve">газотранспортної мережі </w:t>
            </w:r>
            <w:r w:rsidRPr="002F1E70">
              <w:rPr>
                <w:sz w:val="22"/>
                <w:lang w:val="uk-UA"/>
              </w:rPr>
              <w:t>до ділянки</w:t>
            </w:r>
          </w:p>
        </w:tc>
        <w:tc>
          <w:tcPr>
            <w:tcW w:w="4469" w:type="dxa"/>
          </w:tcPr>
          <w:p w:rsidR="00D529F1" w:rsidRPr="002F1E70" w:rsidRDefault="00D529F1" w:rsidP="00D072CF">
            <w:pPr>
              <w:jc w:val="left"/>
              <w:rPr>
                <w:sz w:val="22"/>
                <w:lang w:val="uk-UA"/>
              </w:rPr>
            </w:pP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D06C3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3.7.1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bCs/>
                <w:sz w:val="22"/>
                <w:lang w:val="uk-UA"/>
              </w:rPr>
              <w:t>Відстань до діючого газопроводу (км)</w:t>
            </w:r>
          </w:p>
        </w:tc>
        <w:tc>
          <w:tcPr>
            <w:tcW w:w="4469" w:type="dxa"/>
          </w:tcPr>
          <w:p w:rsidR="00D529F1" w:rsidRPr="00287FEF" w:rsidRDefault="00D529F1" w:rsidP="008F7B9A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5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D06C3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3.7.2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bCs/>
                <w:sz w:val="22"/>
                <w:lang w:val="uk-UA"/>
              </w:rPr>
            </w:pPr>
            <w:r w:rsidRPr="00287FEF">
              <w:rPr>
                <w:bCs/>
                <w:sz w:val="22"/>
                <w:lang w:val="uk-UA"/>
              </w:rPr>
              <w:t>Діаметр газопроводу (мм)</w:t>
            </w:r>
          </w:p>
        </w:tc>
        <w:tc>
          <w:tcPr>
            <w:tcW w:w="4469" w:type="dxa"/>
          </w:tcPr>
          <w:p w:rsidR="00D529F1" w:rsidRPr="00287FEF" w:rsidRDefault="00D529F1" w:rsidP="008F7B9A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110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D06C3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3.7.3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Тиск газу у газопроводі (кгс/см2)</w:t>
            </w:r>
          </w:p>
        </w:tc>
        <w:tc>
          <w:tcPr>
            <w:tcW w:w="4469" w:type="dxa"/>
          </w:tcPr>
          <w:p w:rsidR="00D529F1" w:rsidRPr="00287FEF" w:rsidRDefault="00D529F1" w:rsidP="008F7B9A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3,0</w:t>
            </w:r>
          </w:p>
        </w:tc>
      </w:tr>
      <w:tr w:rsidR="00D529F1" w:rsidRPr="00287FEF" w:rsidTr="00D610B9">
        <w:trPr>
          <w:trHeight w:val="418"/>
        </w:trPr>
        <w:tc>
          <w:tcPr>
            <w:tcW w:w="814" w:type="dxa"/>
            <w:vAlign w:val="center"/>
          </w:tcPr>
          <w:p w:rsidR="00D529F1" w:rsidRPr="00D06C3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3.7.4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Резерв потужності </w:t>
            </w:r>
            <w:r>
              <w:rPr>
                <w:sz w:val="22"/>
                <w:lang w:val="uk-UA"/>
              </w:rPr>
              <w:t xml:space="preserve">у місці можливого підключення до </w:t>
            </w:r>
            <w:r w:rsidRPr="00287FEF">
              <w:rPr>
                <w:sz w:val="22"/>
                <w:lang w:val="uk-UA"/>
              </w:rPr>
              <w:t>газопроводу (м3/год)</w:t>
            </w:r>
          </w:p>
        </w:tc>
        <w:tc>
          <w:tcPr>
            <w:tcW w:w="4469" w:type="dxa"/>
          </w:tcPr>
          <w:p w:rsidR="00D529F1" w:rsidRPr="00287FEF" w:rsidRDefault="00D529F1" w:rsidP="008F7B9A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2596</w:t>
            </w:r>
          </w:p>
        </w:tc>
      </w:tr>
      <w:tr w:rsidR="00D529F1" w:rsidRPr="00F1430A" w:rsidTr="00D610B9">
        <w:tc>
          <w:tcPr>
            <w:tcW w:w="814" w:type="dxa"/>
            <w:vAlign w:val="center"/>
          </w:tcPr>
          <w:p w:rsidR="00D529F1" w:rsidRPr="00D06C3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3.7.5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діючої газорозподільної станції (ГРС), (км)</w:t>
            </w:r>
          </w:p>
        </w:tc>
        <w:tc>
          <w:tcPr>
            <w:tcW w:w="4469" w:type="dxa"/>
          </w:tcPr>
          <w:p w:rsidR="00D529F1" w:rsidRPr="00287FEF" w:rsidRDefault="00D529F1" w:rsidP="008F7B9A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5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D06C3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3.7.6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F8071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Резерв потужності газорозподільної станції (м3/год)</w:t>
            </w:r>
          </w:p>
        </w:tc>
        <w:tc>
          <w:tcPr>
            <w:tcW w:w="4469" w:type="dxa"/>
          </w:tcPr>
          <w:p w:rsidR="00D529F1" w:rsidRPr="00287FEF" w:rsidRDefault="00D529F1" w:rsidP="008F7B9A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Не відома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3.7.7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B067DA">
            <w:pPr>
              <w:pStyle w:val="ListParagraph"/>
              <w:numPr>
                <w:ilvl w:val="0"/>
                <w:numId w:val="3"/>
              </w:num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підведення газової мережі до ділянки (тис. дол. США)</w:t>
            </w:r>
          </w:p>
        </w:tc>
        <w:tc>
          <w:tcPr>
            <w:tcW w:w="4469" w:type="dxa"/>
          </w:tcPr>
          <w:p w:rsidR="00D529F1" w:rsidRPr="005B4779" w:rsidRDefault="00D529F1" w:rsidP="008F7B9A">
            <w:pPr>
              <w:jc w:val="left"/>
              <w:rPr>
                <w:bCs/>
                <w:i/>
                <w:sz w:val="22"/>
                <w:lang w:val="uk-UA"/>
              </w:rPr>
            </w:pPr>
            <w:r>
              <w:rPr>
                <w:bCs/>
                <w:i/>
                <w:sz w:val="22"/>
                <w:lang w:val="uk-UA"/>
              </w:rPr>
              <w:t>Згідно кошторису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D06C31" w:rsidRDefault="00D529F1" w:rsidP="005568BC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vAlign w:val="center"/>
          </w:tcPr>
          <w:p w:rsidR="00D529F1" w:rsidRPr="00287FEF" w:rsidRDefault="00D529F1" w:rsidP="002F1E70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Інформація про </w:t>
            </w:r>
            <w:r>
              <w:rPr>
                <w:sz w:val="22"/>
                <w:lang w:val="uk-UA"/>
              </w:rPr>
              <w:t>підведення електричної мережі до ділянки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D06C3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3.8.1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A60344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Відстань до діючої лінії електропередач </w:t>
            </w:r>
            <w:r>
              <w:rPr>
                <w:sz w:val="22"/>
                <w:lang w:val="uk-UA"/>
              </w:rPr>
              <w:t xml:space="preserve">(ЛЕП) </w:t>
            </w:r>
            <w:r w:rsidRPr="00287FEF">
              <w:rPr>
                <w:sz w:val="22"/>
                <w:lang w:val="uk-UA"/>
              </w:rPr>
              <w:t>(км)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5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D06C3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3.8.2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651841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Напруга лінії електропередач (кВ)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D06C3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3.8.3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F5080C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Резерв потужності на </w:t>
            </w:r>
            <w:r>
              <w:rPr>
                <w:sz w:val="22"/>
                <w:lang w:val="uk-UA"/>
              </w:rPr>
              <w:t>у місці можливого підключення до ЛЕП (</w:t>
            </w:r>
            <w:r w:rsidRPr="00287FEF">
              <w:rPr>
                <w:sz w:val="22"/>
                <w:lang w:val="uk-UA"/>
              </w:rPr>
              <w:t>кВт)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D06C3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3.8.4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A60344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діючої трансформаторної підстанції, (км)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5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D06C3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3.8.5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3F6987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Напруга на трансформаторній підстанції (кВ)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D06C3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3.8.6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F5080C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Резерв потужності на трансформаторній підстанції</w:t>
            </w:r>
            <w:r>
              <w:rPr>
                <w:sz w:val="22"/>
                <w:lang w:val="uk-UA"/>
              </w:rPr>
              <w:t xml:space="preserve"> (</w:t>
            </w:r>
            <w:r w:rsidRPr="00287FEF">
              <w:rPr>
                <w:sz w:val="22"/>
                <w:lang w:val="uk-UA"/>
              </w:rPr>
              <w:t>кВт)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3.8.7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BE0D0D">
            <w:pPr>
              <w:pStyle w:val="ListParagraph"/>
              <w:numPr>
                <w:ilvl w:val="0"/>
                <w:numId w:val="2"/>
              </w:num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підведення електромережі до ділянки (тис. дол. США)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i/>
                <w:sz w:val="22"/>
                <w:lang w:val="uk-UA"/>
              </w:rPr>
              <w:t>-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Default="00D529F1" w:rsidP="005568BC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vAlign w:val="center"/>
          </w:tcPr>
          <w:p w:rsidR="00D529F1" w:rsidRPr="00287FEF" w:rsidRDefault="00D529F1" w:rsidP="00D06C31">
            <w:pPr>
              <w:pStyle w:val="ListParagraph"/>
              <w:ind w:left="37"/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Водопостачання 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3.9.1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F5080C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Як можна забезпечити водопостачання на ділянці</w:t>
            </w:r>
            <w:r w:rsidRPr="0064385B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варіанти</w:t>
            </w:r>
            <w:r w:rsidRPr="0064385B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автономне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3.9.2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64385B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можливого місця підключення до діюч</w:t>
            </w:r>
            <w:r>
              <w:rPr>
                <w:sz w:val="22"/>
                <w:lang w:val="uk-UA"/>
              </w:rPr>
              <w:t xml:space="preserve">ого </w:t>
            </w:r>
            <w:r w:rsidRPr="00287FEF">
              <w:rPr>
                <w:sz w:val="22"/>
                <w:lang w:val="uk-UA"/>
              </w:rPr>
              <w:t>водоп</w:t>
            </w:r>
            <w:r>
              <w:rPr>
                <w:sz w:val="22"/>
                <w:lang w:val="uk-UA"/>
              </w:rPr>
              <w:t>роводу</w:t>
            </w:r>
            <w:r w:rsidRPr="00287FEF">
              <w:rPr>
                <w:sz w:val="22"/>
                <w:lang w:val="uk-UA"/>
              </w:rPr>
              <w:t xml:space="preserve"> (км)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3.9.3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64385B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Діаметр діючого водопроводу (мм)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D529F1" w:rsidRPr="00D072CF" w:rsidTr="00D610B9">
        <w:tc>
          <w:tcPr>
            <w:tcW w:w="814" w:type="dxa"/>
            <w:vAlign w:val="center"/>
          </w:tcPr>
          <w:p w:rsidR="00D529F1" w:rsidRPr="00D072C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3.9.4</w:t>
            </w:r>
          </w:p>
        </w:tc>
        <w:tc>
          <w:tcPr>
            <w:tcW w:w="5390" w:type="dxa"/>
            <w:vAlign w:val="center"/>
          </w:tcPr>
          <w:p w:rsidR="00D529F1" w:rsidRPr="00D072CF" w:rsidRDefault="00D529F1" w:rsidP="0064385B">
            <w:pPr>
              <w:jc w:val="left"/>
              <w:rPr>
                <w:sz w:val="22"/>
                <w:lang w:val="uk-UA"/>
              </w:rPr>
            </w:pPr>
            <w:r w:rsidRPr="00D072CF">
              <w:rPr>
                <w:sz w:val="22"/>
                <w:lang w:val="uk-UA"/>
              </w:rPr>
              <w:t>Резерв потужності діючого водопроводу у місці можливого підключення (м3/год)</w:t>
            </w:r>
          </w:p>
        </w:tc>
        <w:tc>
          <w:tcPr>
            <w:tcW w:w="4469" w:type="dxa"/>
          </w:tcPr>
          <w:p w:rsidR="00D529F1" w:rsidRPr="00D072C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D529F1" w:rsidRPr="00F1430A" w:rsidTr="00D610B9">
        <w:tc>
          <w:tcPr>
            <w:tcW w:w="814" w:type="dxa"/>
            <w:vAlign w:val="center"/>
          </w:tcPr>
          <w:p w:rsidR="00D529F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3.9.5</w:t>
            </w:r>
          </w:p>
        </w:tc>
        <w:tc>
          <w:tcPr>
            <w:tcW w:w="5390" w:type="dxa"/>
            <w:vAlign w:val="center"/>
          </w:tcPr>
          <w:p w:rsidR="00D529F1" w:rsidRPr="00D072CF" w:rsidRDefault="00D529F1" w:rsidP="005B4779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водозабезпечення  ділянки (тис. дол. США)</w:t>
            </w:r>
          </w:p>
        </w:tc>
        <w:tc>
          <w:tcPr>
            <w:tcW w:w="4469" w:type="dxa"/>
          </w:tcPr>
          <w:p w:rsidR="00D529F1" w:rsidRPr="00D072CF" w:rsidRDefault="00D529F1" w:rsidP="006C4A91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D529F1" w:rsidRPr="00D072CF" w:rsidTr="00D610B9">
        <w:tc>
          <w:tcPr>
            <w:tcW w:w="814" w:type="dxa"/>
            <w:vAlign w:val="center"/>
          </w:tcPr>
          <w:p w:rsidR="00D529F1" w:rsidRPr="00D072CF" w:rsidRDefault="00D529F1" w:rsidP="005568BC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vAlign w:val="center"/>
          </w:tcPr>
          <w:p w:rsidR="00D529F1" w:rsidRPr="00D072CF" w:rsidRDefault="00D529F1" w:rsidP="0064385B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Водовідведення (каналізація)</w:t>
            </w:r>
          </w:p>
        </w:tc>
        <w:tc>
          <w:tcPr>
            <w:tcW w:w="4469" w:type="dxa"/>
          </w:tcPr>
          <w:p w:rsidR="00D529F1" w:rsidRPr="00D072C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3.10.1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8A4B44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 xml:space="preserve">Як можна забезпечити водовідведення </w:t>
            </w:r>
            <w:r>
              <w:rPr>
                <w:sz w:val="22"/>
                <w:lang w:val="uk-UA"/>
              </w:rPr>
              <w:t xml:space="preserve">(каналізацію) </w:t>
            </w:r>
            <w:r w:rsidRPr="00287FEF">
              <w:rPr>
                <w:sz w:val="22"/>
                <w:lang w:val="uk-UA"/>
              </w:rPr>
              <w:t>на ділянці</w:t>
            </w:r>
            <w:r w:rsidRPr="0064385B">
              <w:rPr>
                <w:i/>
                <w:sz w:val="22"/>
                <w:lang w:val="uk-UA"/>
              </w:rPr>
              <w:t>(опишіть</w:t>
            </w:r>
            <w:r>
              <w:rPr>
                <w:i/>
                <w:sz w:val="22"/>
                <w:lang w:val="uk-UA"/>
              </w:rPr>
              <w:t xml:space="preserve"> варіанти</w:t>
            </w:r>
            <w:r w:rsidRPr="0064385B">
              <w:rPr>
                <w:i/>
                <w:sz w:val="22"/>
                <w:lang w:val="uk-UA"/>
              </w:rPr>
              <w:t>)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автономне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3.10.2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B637E6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Відстань до можливого місця підключення до діючої системи водовідведення (км)</w:t>
            </w:r>
          </w:p>
        </w:tc>
        <w:tc>
          <w:tcPr>
            <w:tcW w:w="4469" w:type="dxa"/>
            <w:vAlign w:val="center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3.10.3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8A4B44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Діаметр діючого каналізаційного водоводу (колектора) у місці можливого підключення до системи водовідведення (мм) </w:t>
            </w:r>
          </w:p>
        </w:tc>
        <w:tc>
          <w:tcPr>
            <w:tcW w:w="4469" w:type="dxa"/>
            <w:vAlign w:val="center"/>
          </w:tcPr>
          <w:p w:rsidR="00D529F1" w:rsidRPr="00287FEF" w:rsidRDefault="00D529F1" w:rsidP="00D072CF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D529F1" w:rsidRPr="00501E9B" w:rsidTr="00D610B9">
        <w:tc>
          <w:tcPr>
            <w:tcW w:w="814" w:type="dxa"/>
          </w:tcPr>
          <w:p w:rsidR="00D529F1" w:rsidRPr="00D06C31" w:rsidRDefault="00D529F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3.10.4</w:t>
            </w:r>
          </w:p>
        </w:tc>
        <w:tc>
          <w:tcPr>
            <w:tcW w:w="5390" w:type="dxa"/>
          </w:tcPr>
          <w:p w:rsidR="00D529F1" w:rsidRPr="00501E9B" w:rsidRDefault="00D529F1" w:rsidP="00B637E6">
            <w:pPr>
              <w:rPr>
                <w:sz w:val="22"/>
              </w:rPr>
            </w:pPr>
            <w:r w:rsidRPr="00501E9B">
              <w:rPr>
                <w:sz w:val="22"/>
                <w:lang w:val="uk-UA"/>
              </w:rPr>
              <w:t>Резерв потужності діючої системи водовідведення у місці можливого підключення (м3/год)</w:t>
            </w:r>
          </w:p>
        </w:tc>
        <w:tc>
          <w:tcPr>
            <w:tcW w:w="4469" w:type="dxa"/>
          </w:tcPr>
          <w:p w:rsidR="00D529F1" w:rsidRPr="00CC6F3F" w:rsidRDefault="00D529F1" w:rsidP="005568BC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D529F1" w:rsidRPr="00501E9B" w:rsidTr="00D610B9">
        <w:tc>
          <w:tcPr>
            <w:tcW w:w="814" w:type="dxa"/>
          </w:tcPr>
          <w:p w:rsidR="00D529F1" w:rsidRPr="00D06C31" w:rsidRDefault="00D529F1" w:rsidP="00D072CF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3.10.5</w:t>
            </w:r>
          </w:p>
        </w:tc>
        <w:tc>
          <w:tcPr>
            <w:tcW w:w="5390" w:type="dxa"/>
            <w:vAlign w:val="center"/>
          </w:tcPr>
          <w:p w:rsidR="00D529F1" w:rsidRPr="00501E9B" w:rsidRDefault="00D529F1" w:rsidP="00501E9B">
            <w:pPr>
              <w:jc w:val="left"/>
              <w:rPr>
                <w:sz w:val="22"/>
                <w:lang w:val="uk-UA"/>
              </w:rPr>
            </w:pPr>
            <w:r w:rsidRPr="00501E9B">
              <w:rPr>
                <w:sz w:val="22"/>
                <w:lang w:val="uk-UA"/>
              </w:rPr>
              <w:t>Чи з каналізаційного водоводу (колектора) каналізаційні стоки подаються на діючі очисні споруди?</w:t>
            </w:r>
          </w:p>
        </w:tc>
        <w:tc>
          <w:tcPr>
            <w:tcW w:w="4469" w:type="dxa"/>
          </w:tcPr>
          <w:p w:rsidR="00D529F1" w:rsidRPr="00CC6F3F" w:rsidRDefault="00D529F1" w:rsidP="005568BC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-</w:t>
            </w:r>
          </w:p>
        </w:tc>
      </w:tr>
      <w:tr w:rsidR="00D529F1" w:rsidRPr="00501E9B" w:rsidTr="00D610B9">
        <w:tc>
          <w:tcPr>
            <w:tcW w:w="814" w:type="dxa"/>
            <w:vAlign w:val="center"/>
          </w:tcPr>
          <w:p w:rsidR="00D529F1" w:rsidRPr="00501E9B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3.10.6</w:t>
            </w:r>
          </w:p>
        </w:tc>
        <w:tc>
          <w:tcPr>
            <w:tcW w:w="5390" w:type="dxa"/>
          </w:tcPr>
          <w:p w:rsidR="00D529F1" w:rsidRPr="00501E9B" w:rsidRDefault="00D529F1" w:rsidP="003F7CFF">
            <w:pPr>
              <w:rPr>
                <w:sz w:val="22"/>
              </w:rPr>
            </w:pPr>
            <w:r w:rsidRPr="00501E9B">
              <w:rPr>
                <w:sz w:val="22"/>
                <w:lang w:val="uk-UA"/>
              </w:rPr>
              <w:t>Резерв потужності діючих очисних споруд (м3/год)</w:t>
            </w:r>
          </w:p>
        </w:tc>
        <w:tc>
          <w:tcPr>
            <w:tcW w:w="4469" w:type="dxa"/>
          </w:tcPr>
          <w:p w:rsidR="00D529F1" w:rsidRPr="00501E9B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D529F1" w:rsidRPr="00F1430A" w:rsidTr="00D610B9">
        <w:tc>
          <w:tcPr>
            <w:tcW w:w="814" w:type="dxa"/>
            <w:vAlign w:val="center"/>
          </w:tcPr>
          <w:p w:rsidR="00D529F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3.10.7</w:t>
            </w:r>
          </w:p>
        </w:tc>
        <w:tc>
          <w:tcPr>
            <w:tcW w:w="5390" w:type="dxa"/>
          </w:tcPr>
          <w:p w:rsidR="00D529F1" w:rsidRPr="00501E9B" w:rsidRDefault="00D529F1" w:rsidP="00C90D1D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Орієнтовна вартість водовідведення від ділянки (тис. дол. США)</w:t>
            </w:r>
          </w:p>
        </w:tc>
        <w:tc>
          <w:tcPr>
            <w:tcW w:w="4469" w:type="dxa"/>
          </w:tcPr>
          <w:p w:rsidR="00D529F1" w:rsidRPr="00C90D1D" w:rsidRDefault="00D529F1" w:rsidP="00C90D1D">
            <w:pPr>
              <w:jc w:val="left"/>
              <w:rPr>
                <w:bCs/>
                <w:i/>
                <w:sz w:val="22"/>
                <w:lang w:val="uk-UA"/>
              </w:rPr>
            </w:pPr>
            <w:r>
              <w:rPr>
                <w:bCs/>
                <w:i/>
                <w:sz w:val="22"/>
                <w:lang w:val="uk-UA"/>
              </w:rPr>
              <w:t>-</w:t>
            </w:r>
          </w:p>
        </w:tc>
      </w:tr>
      <w:tr w:rsidR="00D529F1" w:rsidRPr="00501E9B" w:rsidTr="005568BC">
        <w:tc>
          <w:tcPr>
            <w:tcW w:w="10673" w:type="dxa"/>
            <w:gridSpan w:val="3"/>
            <w:vAlign w:val="center"/>
          </w:tcPr>
          <w:p w:rsidR="00D529F1" w:rsidRPr="00501E9B" w:rsidRDefault="00D529F1" w:rsidP="00CD7074">
            <w:pPr>
              <w:jc w:val="center"/>
              <w:rPr>
                <w:bCs/>
                <w:sz w:val="22"/>
                <w:lang w:val="uk-UA"/>
              </w:rPr>
            </w:pPr>
            <w:r w:rsidRPr="00CD7074">
              <w:rPr>
                <w:b/>
                <w:sz w:val="22"/>
                <w:lang w:val="uk-UA"/>
              </w:rPr>
              <w:t>Мережі зв’язку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3.11.1</w:t>
            </w:r>
          </w:p>
        </w:tc>
        <w:tc>
          <w:tcPr>
            <w:tcW w:w="5390" w:type="dxa"/>
          </w:tcPr>
          <w:p w:rsidR="00D529F1" w:rsidRPr="00287FEF" w:rsidRDefault="00D529F1" w:rsidP="004D20D2">
            <w:pPr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</w:t>
            </w:r>
            <w:bookmarkStart w:id="0" w:name="_GoBack"/>
            <w:bookmarkEnd w:id="0"/>
            <w:r>
              <w:rPr>
                <w:sz w:val="22"/>
                <w:lang w:val="uk-UA"/>
              </w:rPr>
              <w:t xml:space="preserve"> можна забезпечити</w:t>
            </w:r>
            <w:r w:rsidRPr="00287FEF">
              <w:rPr>
                <w:sz w:val="22"/>
                <w:lang w:val="uk-UA"/>
              </w:rPr>
              <w:t xml:space="preserve"> стаціонарн</w:t>
            </w:r>
            <w:r>
              <w:rPr>
                <w:sz w:val="22"/>
                <w:lang w:val="uk-UA"/>
              </w:rPr>
              <w:t>ий</w:t>
            </w:r>
            <w:r w:rsidRPr="00287FEF">
              <w:rPr>
                <w:sz w:val="22"/>
                <w:lang w:val="uk-UA"/>
              </w:rPr>
              <w:t xml:space="preserve"> телефон</w:t>
            </w:r>
            <w:r>
              <w:rPr>
                <w:sz w:val="22"/>
                <w:lang w:val="uk-UA"/>
              </w:rPr>
              <w:t>ний</w:t>
            </w:r>
            <w:r w:rsidRPr="00287FEF">
              <w:rPr>
                <w:sz w:val="22"/>
                <w:lang w:val="uk-UA"/>
              </w:rPr>
              <w:t xml:space="preserve"> зв’яз</w:t>
            </w:r>
            <w:r>
              <w:rPr>
                <w:sz w:val="22"/>
                <w:lang w:val="uk-UA"/>
              </w:rPr>
              <w:t>о</w:t>
            </w:r>
            <w:r w:rsidRPr="00287FEF">
              <w:rPr>
                <w:sz w:val="22"/>
                <w:lang w:val="uk-UA"/>
              </w:rPr>
              <w:t>к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так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3.11.2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8D1941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Чи є на ділянці стабільне покриття мобільним телефонним</w:t>
            </w:r>
            <w:r w:rsidRPr="00287FEF">
              <w:rPr>
                <w:sz w:val="22"/>
                <w:lang w:val="uk-UA"/>
              </w:rPr>
              <w:t xml:space="preserve"> зв’язк</w:t>
            </w:r>
            <w:r>
              <w:rPr>
                <w:sz w:val="22"/>
                <w:lang w:val="uk-UA"/>
              </w:rPr>
              <w:t>ом і яких операторів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Київстар, МТС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3.12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5568BC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Додаткова інформація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-</w:t>
            </w:r>
          </w:p>
        </w:tc>
      </w:tr>
      <w:tr w:rsidR="00D529F1" w:rsidRPr="00287FEF" w:rsidTr="00D610B9">
        <w:trPr>
          <w:trHeight w:hRule="exact" w:val="284"/>
        </w:trPr>
        <w:tc>
          <w:tcPr>
            <w:tcW w:w="10673" w:type="dxa"/>
            <w:gridSpan w:val="3"/>
            <w:vAlign w:val="center"/>
          </w:tcPr>
          <w:p w:rsidR="00D529F1" w:rsidRPr="00287FEF" w:rsidRDefault="00D529F1" w:rsidP="00C32991">
            <w:pPr>
              <w:jc w:val="center"/>
              <w:rPr>
                <w:bCs/>
                <w:sz w:val="22"/>
                <w:lang w:val="uk-UA"/>
              </w:rPr>
            </w:pPr>
            <w:r w:rsidRPr="00287FEF">
              <w:rPr>
                <w:b/>
                <w:sz w:val="22"/>
                <w:lang w:val="uk-UA"/>
              </w:rPr>
              <w:t>Контакти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4.1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Установа, організація</w:t>
            </w:r>
          </w:p>
        </w:tc>
        <w:tc>
          <w:tcPr>
            <w:tcW w:w="4469" w:type="dxa"/>
          </w:tcPr>
          <w:p w:rsidR="00D529F1" w:rsidRPr="00CC6F3F" w:rsidRDefault="00D529F1" w:rsidP="007E28B2">
            <w:pPr>
              <w:pStyle w:val="NoSpacing"/>
              <w:rPr>
                <w:sz w:val="24"/>
                <w:szCs w:val="24"/>
                <w:lang w:val="uk-UA"/>
              </w:rPr>
            </w:pPr>
            <w:r w:rsidRPr="00CC6F3F">
              <w:rPr>
                <w:sz w:val="24"/>
                <w:szCs w:val="24"/>
                <w:lang w:val="uk-UA"/>
              </w:rPr>
              <w:t>Камінь-Каширська райдержадміністрація</w:t>
            </w:r>
          </w:p>
        </w:tc>
      </w:tr>
      <w:tr w:rsidR="00D529F1" w:rsidRPr="008E4488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4.2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Адреса веб-сайту</w:t>
            </w:r>
          </w:p>
        </w:tc>
        <w:tc>
          <w:tcPr>
            <w:tcW w:w="4469" w:type="dxa"/>
          </w:tcPr>
          <w:p w:rsidR="00D529F1" w:rsidRPr="00287FEF" w:rsidRDefault="00D529F1" w:rsidP="007A73F2">
            <w:pPr>
              <w:jc w:val="left"/>
              <w:rPr>
                <w:bCs/>
                <w:sz w:val="22"/>
                <w:lang w:val="uk-UA"/>
              </w:rPr>
            </w:pPr>
            <w:r w:rsidRPr="009C45E5">
              <w:rPr>
                <w:bCs/>
                <w:sz w:val="22"/>
                <w:lang w:val="uk-UA"/>
              </w:rPr>
              <w:t>http://www.kamadm.gov.ua/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4.3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0E2CFD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 xml:space="preserve">Тел/Факс </w:t>
            </w:r>
          </w:p>
        </w:tc>
        <w:tc>
          <w:tcPr>
            <w:tcW w:w="4469" w:type="dxa"/>
          </w:tcPr>
          <w:p w:rsidR="00D529F1" w:rsidRPr="00287FEF" w:rsidRDefault="00D529F1" w:rsidP="007A73F2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(03357) 2-30-68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4.4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Ім’я, прізвище контактної особи</w:t>
            </w:r>
          </w:p>
        </w:tc>
        <w:tc>
          <w:tcPr>
            <w:tcW w:w="4469" w:type="dxa"/>
          </w:tcPr>
          <w:p w:rsidR="00D529F1" w:rsidRPr="00287FEF" w:rsidRDefault="00D529F1" w:rsidP="007A73F2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Нікітчук О.Л.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4.5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Посада</w:t>
            </w:r>
          </w:p>
        </w:tc>
        <w:tc>
          <w:tcPr>
            <w:tcW w:w="4469" w:type="dxa"/>
          </w:tcPr>
          <w:p w:rsidR="00D529F1" w:rsidRPr="00287FEF" w:rsidRDefault="00D529F1" w:rsidP="007A73F2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Начальник управління  АПР, інвестицій, економіки та розвитку інфраструктури Камінь-Каширської РДА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4.6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0E2CFD">
            <w:pPr>
              <w:jc w:val="left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Мова спілкування</w:t>
            </w:r>
          </w:p>
        </w:tc>
        <w:tc>
          <w:tcPr>
            <w:tcW w:w="4469" w:type="dxa"/>
          </w:tcPr>
          <w:p w:rsidR="00D529F1" w:rsidRPr="00287FEF" w:rsidRDefault="00D529F1" w:rsidP="007A73F2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українська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3B215B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4.7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Моб. тел.</w:t>
            </w:r>
          </w:p>
        </w:tc>
        <w:tc>
          <w:tcPr>
            <w:tcW w:w="4469" w:type="dxa"/>
          </w:tcPr>
          <w:p w:rsidR="00D529F1" w:rsidRPr="00287FEF" w:rsidRDefault="00D529F1" w:rsidP="007A73F2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0978561249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Pr="00287FEF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4.8</w:t>
            </w:r>
          </w:p>
        </w:tc>
        <w:tc>
          <w:tcPr>
            <w:tcW w:w="5390" w:type="dxa"/>
            <w:vAlign w:val="center"/>
          </w:tcPr>
          <w:p w:rsidR="00D529F1" w:rsidRPr="00287FEF" w:rsidRDefault="00D529F1" w:rsidP="000E2CFD">
            <w:pPr>
              <w:jc w:val="left"/>
              <w:rPr>
                <w:sz w:val="22"/>
                <w:lang w:val="uk-UA"/>
              </w:rPr>
            </w:pPr>
            <w:r w:rsidRPr="00287FEF">
              <w:rPr>
                <w:sz w:val="22"/>
                <w:lang w:val="uk-UA"/>
              </w:rPr>
              <w:t>E-мail</w:t>
            </w:r>
          </w:p>
        </w:tc>
        <w:tc>
          <w:tcPr>
            <w:tcW w:w="4469" w:type="dxa"/>
          </w:tcPr>
          <w:p w:rsidR="00D529F1" w:rsidRPr="009C45E5" w:rsidRDefault="00D529F1" w:rsidP="007A73F2">
            <w:pPr>
              <w:jc w:val="left"/>
              <w:rPr>
                <w:bCs/>
                <w:sz w:val="22"/>
                <w:lang w:val="en-US"/>
              </w:rPr>
            </w:pPr>
            <w:r>
              <w:rPr>
                <w:bCs/>
                <w:sz w:val="22"/>
                <w:lang w:val="en-US"/>
              </w:rPr>
              <w:t>ekonomika@kamadm.qov.ua</w:t>
            </w: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Default="00D529F1" w:rsidP="005568BC">
            <w:pPr>
              <w:jc w:val="center"/>
              <w:rPr>
                <w:sz w:val="22"/>
                <w:lang w:val="uk-UA"/>
              </w:rPr>
            </w:pPr>
          </w:p>
        </w:tc>
        <w:tc>
          <w:tcPr>
            <w:tcW w:w="5390" w:type="dxa"/>
            <w:vAlign w:val="center"/>
          </w:tcPr>
          <w:p w:rsidR="00D529F1" w:rsidRPr="00287FEF" w:rsidRDefault="00D529F1" w:rsidP="000E2CFD">
            <w:pPr>
              <w:jc w:val="left"/>
              <w:rPr>
                <w:sz w:val="22"/>
                <w:lang w:val="uk-UA"/>
              </w:rPr>
            </w:pP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</w:p>
        </w:tc>
      </w:tr>
      <w:tr w:rsidR="00D529F1" w:rsidRPr="00287FEF" w:rsidTr="00D610B9">
        <w:tc>
          <w:tcPr>
            <w:tcW w:w="814" w:type="dxa"/>
            <w:vAlign w:val="center"/>
          </w:tcPr>
          <w:p w:rsidR="00D529F1" w:rsidRDefault="00D529F1" w:rsidP="005568BC">
            <w:pPr>
              <w:jc w:val="center"/>
              <w:rPr>
                <w:sz w:val="22"/>
                <w:lang w:val="uk-UA"/>
              </w:rPr>
            </w:pPr>
            <w:r>
              <w:rPr>
                <w:sz w:val="22"/>
                <w:lang w:val="uk-UA"/>
              </w:rPr>
              <w:t>5</w:t>
            </w:r>
          </w:p>
        </w:tc>
        <w:tc>
          <w:tcPr>
            <w:tcW w:w="5390" w:type="dxa"/>
            <w:vAlign w:val="center"/>
          </w:tcPr>
          <w:p w:rsidR="00D529F1" w:rsidRPr="00821074" w:rsidRDefault="00D529F1" w:rsidP="00FA180F">
            <w:pPr>
              <w:jc w:val="left"/>
              <w:rPr>
                <w:b/>
                <w:i/>
                <w:sz w:val="22"/>
                <w:lang w:val="uk-UA"/>
              </w:rPr>
            </w:pPr>
            <w:r w:rsidRPr="00821074">
              <w:rPr>
                <w:b/>
                <w:i/>
                <w:sz w:val="22"/>
                <w:lang w:val="uk-UA"/>
              </w:rPr>
              <w:t>Дата підготовки інформації (місяць, рік)</w:t>
            </w:r>
          </w:p>
        </w:tc>
        <w:tc>
          <w:tcPr>
            <w:tcW w:w="4469" w:type="dxa"/>
          </w:tcPr>
          <w:p w:rsidR="00D529F1" w:rsidRPr="00287FEF" w:rsidRDefault="00D529F1" w:rsidP="005568BC">
            <w:pPr>
              <w:jc w:val="left"/>
              <w:rPr>
                <w:bCs/>
                <w:sz w:val="22"/>
                <w:lang w:val="uk-UA"/>
              </w:rPr>
            </w:pPr>
            <w:r>
              <w:rPr>
                <w:bCs/>
                <w:sz w:val="22"/>
                <w:lang w:val="uk-UA"/>
              </w:rPr>
              <w:t>28.02.2017 року</w:t>
            </w:r>
          </w:p>
        </w:tc>
      </w:tr>
    </w:tbl>
    <w:p w:rsidR="00D529F1" w:rsidRDefault="00D529F1" w:rsidP="00024F76">
      <w:pPr>
        <w:jc w:val="left"/>
        <w:rPr>
          <w:sz w:val="22"/>
          <w:lang w:val="uk-UA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48pt;margin-top:-405.95pt;width:427.5pt;height:397.5pt;z-index:251658240;mso-position-horizontal-relative:text;mso-position-vertical-relative:text">
            <v:imagedata r:id="rId7" o:title=""/>
            <w10:wrap type="square" side="right"/>
          </v:shape>
        </w:pict>
      </w:r>
      <w:r>
        <w:rPr>
          <w:sz w:val="22"/>
          <w:lang w:val="uk-UA"/>
        </w:rPr>
        <w:br w:type="textWrapping" w:clear="all"/>
      </w:r>
    </w:p>
    <w:p w:rsidR="00D529F1" w:rsidRDefault="00D529F1" w:rsidP="00024F76">
      <w:pPr>
        <w:jc w:val="left"/>
        <w:rPr>
          <w:sz w:val="22"/>
          <w:lang w:val="uk-UA"/>
        </w:rPr>
      </w:pPr>
    </w:p>
    <w:p w:rsidR="00D529F1" w:rsidRPr="00287FEF" w:rsidRDefault="00D529F1" w:rsidP="00024F76">
      <w:pPr>
        <w:jc w:val="center"/>
        <w:rPr>
          <w:sz w:val="22"/>
          <w:lang w:val="uk-UA"/>
        </w:rPr>
      </w:pPr>
      <w:r w:rsidRPr="000D4BE5">
        <w:rPr>
          <w:sz w:val="22"/>
          <w:lang w:val="uk-UA"/>
        </w:rPr>
        <w:pict>
          <v:shape id="_x0000_i1025" type="#_x0000_t75" style="width:454.5pt;height:301.5pt">
            <v:imagedata r:id="rId8" o:title=""/>
          </v:shape>
        </w:pict>
      </w:r>
    </w:p>
    <w:sectPr w:rsidR="00D529F1" w:rsidRPr="00287FEF" w:rsidSect="00D06C31">
      <w:footerReference w:type="even" r:id="rId9"/>
      <w:footerReference w:type="default" r:id="rId10"/>
      <w:pgSz w:w="11906" w:h="16838"/>
      <w:pgMar w:top="284" w:right="720" w:bottom="284" w:left="720" w:header="180" w:footer="709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529F1" w:rsidRDefault="00D529F1">
      <w:r>
        <w:separator/>
      </w:r>
    </w:p>
  </w:endnote>
  <w:endnote w:type="continuationSeparator" w:id="1">
    <w:p w:rsidR="00D529F1" w:rsidRDefault="00D529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529F1" w:rsidRDefault="00D529F1" w:rsidP="005568BC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D529F1" w:rsidRDefault="00D529F1" w:rsidP="005568BC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529F1" w:rsidRDefault="00D529F1" w:rsidP="005568BC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3</w:t>
    </w:r>
    <w:r>
      <w:rPr>
        <w:rStyle w:val="PageNumber"/>
      </w:rPr>
      <w:fldChar w:fldCharType="end"/>
    </w:r>
  </w:p>
  <w:p w:rsidR="00D529F1" w:rsidRPr="00D610B9" w:rsidRDefault="00D529F1" w:rsidP="00D610B9">
    <w:pPr>
      <w:pStyle w:val="Footer"/>
      <w:ind w:right="360"/>
      <w:rPr>
        <w:b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529F1" w:rsidRDefault="00D529F1">
      <w:r>
        <w:separator/>
      </w:r>
    </w:p>
  </w:footnote>
  <w:footnote w:type="continuationSeparator" w:id="1">
    <w:p w:rsidR="00D529F1" w:rsidRDefault="00D529F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761363"/>
    <w:multiLevelType w:val="hybridMultilevel"/>
    <w:tmpl w:val="C2140644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05F6E4B"/>
    <w:multiLevelType w:val="hybridMultilevel"/>
    <w:tmpl w:val="312E0588"/>
    <w:lvl w:ilvl="0" w:tplc="BF42BF5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58C60CD"/>
    <w:multiLevelType w:val="hybridMultilevel"/>
    <w:tmpl w:val="F2566A30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B0E0A9A"/>
    <w:multiLevelType w:val="hybridMultilevel"/>
    <w:tmpl w:val="C1DC9536"/>
    <w:lvl w:ilvl="0" w:tplc="04090001">
      <w:start w:val="1"/>
      <w:numFmt w:val="bullet"/>
      <w:lvlText w:val=""/>
      <w:lvlJc w:val="left"/>
      <w:pPr>
        <w:ind w:left="146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86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90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2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46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6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8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06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26" w:hanging="360"/>
      </w:pPr>
      <w:rPr>
        <w:rFonts w:ascii="Wingdings" w:hAnsi="Wingdings" w:hint="default"/>
      </w:rPr>
    </w:lvl>
  </w:abstractNum>
  <w:abstractNum w:abstractNumId="4">
    <w:nsid w:val="7AFC6DA2"/>
    <w:multiLevelType w:val="hybridMultilevel"/>
    <w:tmpl w:val="4E36EE0E"/>
    <w:lvl w:ilvl="0" w:tplc="40FEB59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B4A78"/>
    <w:rsid w:val="00024F76"/>
    <w:rsid w:val="000649B5"/>
    <w:rsid w:val="00084BE0"/>
    <w:rsid w:val="00091CD7"/>
    <w:rsid w:val="000D4BE5"/>
    <w:rsid w:val="000E2CFD"/>
    <w:rsid w:val="000F6D0A"/>
    <w:rsid w:val="001217CC"/>
    <w:rsid w:val="00157D3C"/>
    <w:rsid w:val="00167D21"/>
    <w:rsid w:val="00174EBB"/>
    <w:rsid w:val="001B4A78"/>
    <w:rsid w:val="001D1F97"/>
    <w:rsid w:val="001D6FFC"/>
    <w:rsid w:val="001E459E"/>
    <w:rsid w:val="00222700"/>
    <w:rsid w:val="0027490F"/>
    <w:rsid w:val="00287FEF"/>
    <w:rsid w:val="00295D2E"/>
    <w:rsid w:val="002A401F"/>
    <w:rsid w:val="002A7F06"/>
    <w:rsid w:val="002D2BB1"/>
    <w:rsid w:val="002F1E70"/>
    <w:rsid w:val="002F7131"/>
    <w:rsid w:val="003022B1"/>
    <w:rsid w:val="00324E56"/>
    <w:rsid w:val="0037272B"/>
    <w:rsid w:val="00383652"/>
    <w:rsid w:val="003B215B"/>
    <w:rsid w:val="003B428A"/>
    <w:rsid w:val="003C48A4"/>
    <w:rsid w:val="003D57AD"/>
    <w:rsid w:val="003E56B2"/>
    <w:rsid w:val="003E5EBF"/>
    <w:rsid w:val="003F24A7"/>
    <w:rsid w:val="003F6987"/>
    <w:rsid w:val="003F7CFF"/>
    <w:rsid w:val="00401E2B"/>
    <w:rsid w:val="00401F42"/>
    <w:rsid w:val="00437077"/>
    <w:rsid w:val="0045723F"/>
    <w:rsid w:val="004815B9"/>
    <w:rsid w:val="004943A3"/>
    <w:rsid w:val="004972D4"/>
    <w:rsid w:val="004B5F9D"/>
    <w:rsid w:val="004D20D2"/>
    <w:rsid w:val="004E0F44"/>
    <w:rsid w:val="00501E9B"/>
    <w:rsid w:val="005020CE"/>
    <w:rsid w:val="00512CC9"/>
    <w:rsid w:val="00524F10"/>
    <w:rsid w:val="005568BC"/>
    <w:rsid w:val="005914D9"/>
    <w:rsid w:val="00596B6A"/>
    <w:rsid w:val="00597BD0"/>
    <w:rsid w:val="005B4779"/>
    <w:rsid w:val="005C41E2"/>
    <w:rsid w:val="005E5D6E"/>
    <w:rsid w:val="00600CFA"/>
    <w:rsid w:val="00640FB3"/>
    <w:rsid w:val="006437B7"/>
    <w:rsid w:val="0064385B"/>
    <w:rsid w:val="00643982"/>
    <w:rsid w:val="00651841"/>
    <w:rsid w:val="006564C0"/>
    <w:rsid w:val="006623BD"/>
    <w:rsid w:val="00666F8C"/>
    <w:rsid w:val="0068384D"/>
    <w:rsid w:val="006935A1"/>
    <w:rsid w:val="00693A54"/>
    <w:rsid w:val="0069482C"/>
    <w:rsid w:val="00696471"/>
    <w:rsid w:val="006C4A91"/>
    <w:rsid w:val="006C4E34"/>
    <w:rsid w:val="006D23EC"/>
    <w:rsid w:val="006F7698"/>
    <w:rsid w:val="00752F44"/>
    <w:rsid w:val="0075576C"/>
    <w:rsid w:val="00774961"/>
    <w:rsid w:val="0079187A"/>
    <w:rsid w:val="007A73F2"/>
    <w:rsid w:val="007E28B2"/>
    <w:rsid w:val="007F26F4"/>
    <w:rsid w:val="00805863"/>
    <w:rsid w:val="00821074"/>
    <w:rsid w:val="008462A1"/>
    <w:rsid w:val="00856D7A"/>
    <w:rsid w:val="00865160"/>
    <w:rsid w:val="008769E6"/>
    <w:rsid w:val="00877902"/>
    <w:rsid w:val="00894F06"/>
    <w:rsid w:val="008A4B44"/>
    <w:rsid w:val="008A5A0D"/>
    <w:rsid w:val="008A6B47"/>
    <w:rsid w:val="008D1941"/>
    <w:rsid w:val="008D7AFC"/>
    <w:rsid w:val="008E4488"/>
    <w:rsid w:val="008F7B9A"/>
    <w:rsid w:val="00912893"/>
    <w:rsid w:val="00913CCE"/>
    <w:rsid w:val="009242BA"/>
    <w:rsid w:val="00924519"/>
    <w:rsid w:val="0094012E"/>
    <w:rsid w:val="009568B7"/>
    <w:rsid w:val="00997C8F"/>
    <w:rsid w:val="009A234A"/>
    <w:rsid w:val="009A2A86"/>
    <w:rsid w:val="009B3EB0"/>
    <w:rsid w:val="009C45E5"/>
    <w:rsid w:val="00A10272"/>
    <w:rsid w:val="00A14B7C"/>
    <w:rsid w:val="00A2200D"/>
    <w:rsid w:val="00A33FB2"/>
    <w:rsid w:val="00A400BF"/>
    <w:rsid w:val="00A44902"/>
    <w:rsid w:val="00A47F2C"/>
    <w:rsid w:val="00A505A7"/>
    <w:rsid w:val="00A50D89"/>
    <w:rsid w:val="00A54295"/>
    <w:rsid w:val="00A56F12"/>
    <w:rsid w:val="00A60344"/>
    <w:rsid w:val="00A978B0"/>
    <w:rsid w:val="00AA715C"/>
    <w:rsid w:val="00AB0A8E"/>
    <w:rsid w:val="00AC2918"/>
    <w:rsid w:val="00AC5FE2"/>
    <w:rsid w:val="00B067DA"/>
    <w:rsid w:val="00B637E6"/>
    <w:rsid w:val="00BC562F"/>
    <w:rsid w:val="00BD44E6"/>
    <w:rsid w:val="00BD56CE"/>
    <w:rsid w:val="00BE0D0D"/>
    <w:rsid w:val="00BE7394"/>
    <w:rsid w:val="00BE7666"/>
    <w:rsid w:val="00C22F24"/>
    <w:rsid w:val="00C25018"/>
    <w:rsid w:val="00C32991"/>
    <w:rsid w:val="00C33E81"/>
    <w:rsid w:val="00C73B45"/>
    <w:rsid w:val="00C764AD"/>
    <w:rsid w:val="00C90D1D"/>
    <w:rsid w:val="00CA284F"/>
    <w:rsid w:val="00CA695B"/>
    <w:rsid w:val="00CC6F3F"/>
    <w:rsid w:val="00CD7074"/>
    <w:rsid w:val="00D03E40"/>
    <w:rsid w:val="00D06C31"/>
    <w:rsid w:val="00D072CF"/>
    <w:rsid w:val="00D23B7E"/>
    <w:rsid w:val="00D266AA"/>
    <w:rsid w:val="00D43F84"/>
    <w:rsid w:val="00D529F1"/>
    <w:rsid w:val="00D55682"/>
    <w:rsid w:val="00D610B9"/>
    <w:rsid w:val="00D61E9B"/>
    <w:rsid w:val="00D75DD9"/>
    <w:rsid w:val="00D8239E"/>
    <w:rsid w:val="00D94E98"/>
    <w:rsid w:val="00DB014F"/>
    <w:rsid w:val="00DC3592"/>
    <w:rsid w:val="00E00411"/>
    <w:rsid w:val="00E32028"/>
    <w:rsid w:val="00E516F1"/>
    <w:rsid w:val="00E70BE7"/>
    <w:rsid w:val="00E93A8F"/>
    <w:rsid w:val="00E96FEE"/>
    <w:rsid w:val="00EC01B6"/>
    <w:rsid w:val="00EC6E63"/>
    <w:rsid w:val="00EF116C"/>
    <w:rsid w:val="00EF7B33"/>
    <w:rsid w:val="00F1430A"/>
    <w:rsid w:val="00F35D3F"/>
    <w:rsid w:val="00F36F09"/>
    <w:rsid w:val="00F468FD"/>
    <w:rsid w:val="00F5080C"/>
    <w:rsid w:val="00F5242A"/>
    <w:rsid w:val="00F5557F"/>
    <w:rsid w:val="00F8071A"/>
    <w:rsid w:val="00FA180F"/>
    <w:rsid w:val="00FB4FC2"/>
    <w:rsid w:val="00FD37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4A78"/>
    <w:pPr>
      <w:jc w:val="both"/>
    </w:pPr>
    <w:rPr>
      <w:rFonts w:ascii="Times New Roman" w:eastAsia="Times New Roman" w:hAnsi="Times New Roman"/>
      <w:sz w:val="28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1B4A7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1B4A78"/>
    <w:rPr>
      <w:rFonts w:ascii="Times New Roman" w:hAnsi="Times New Roman" w:cs="Times New Roman"/>
      <w:sz w:val="28"/>
      <w:lang w:val="ru-RU"/>
    </w:rPr>
  </w:style>
  <w:style w:type="character" w:styleId="PageNumber">
    <w:name w:val="page number"/>
    <w:basedOn w:val="DefaultParagraphFont"/>
    <w:uiPriority w:val="99"/>
    <w:rsid w:val="001B4A78"/>
    <w:rPr>
      <w:rFonts w:cs="Times New Roman"/>
    </w:rPr>
  </w:style>
  <w:style w:type="paragraph" w:styleId="ListParagraph">
    <w:name w:val="List Paragraph"/>
    <w:basedOn w:val="Normal"/>
    <w:uiPriority w:val="99"/>
    <w:qFormat/>
    <w:rsid w:val="00A6034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rsid w:val="00D610B9"/>
    <w:pPr>
      <w:tabs>
        <w:tab w:val="center" w:pos="4819"/>
        <w:tab w:val="right" w:pos="9639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D610B9"/>
    <w:rPr>
      <w:rFonts w:ascii="Times New Roman" w:hAnsi="Times New Roman" w:cs="Times New Roman"/>
      <w:sz w:val="28"/>
      <w:lang w:val="ru-RU"/>
    </w:rPr>
  </w:style>
  <w:style w:type="paragraph" w:styleId="BodyText">
    <w:name w:val="Body Text"/>
    <w:basedOn w:val="Normal"/>
    <w:link w:val="BodyTextChar"/>
    <w:uiPriority w:val="99"/>
    <w:rsid w:val="00E00411"/>
    <w:pPr>
      <w:keepLines/>
      <w:widowControl w:val="0"/>
      <w:jc w:val="left"/>
    </w:pPr>
    <w:rPr>
      <w:i/>
      <w:iCs/>
      <w:color w:val="999999"/>
      <w:sz w:val="20"/>
      <w:szCs w:val="20"/>
      <w:lang w:val="pl-PL" w:eastAsia="pl-PL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E00411"/>
    <w:rPr>
      <w:rFonts w:ascii="Times New Roman" w:hAnsi="Times New Roman" w:cs="Times New Roman"/>
      <w:i/>
      <w:iCs/>
      <w:color w:val="999999"/>
      <w:sz w:val="20"/>
      <w:szCs w:val="20"/>
      <w:lang w:val="pl-PL" w:eastAsia="pl-PL"/>
    </w:rPr>
  </w:style>
  <w:style w:type="paragraph" w:customStyle="1" w:styleId="a">
    <w:name w:val="Цитаты"/>
    <w:basedOn w:val="Normal"/>
    <w:uiPriority w:val="99"/>
    <w:rsid w:val="00BC562F"/>
    <w:pPr>
      <w:spacing w:before="100" w:after="100"/>
      <w:ind w:left="360" w:right="360"/>
      <w:jc w:val="left"/>
    </w:pPr>
    <w:rPr>
      <w:sz w:val="24"/>
      <w:szCs w:val="20"/>
      <w:lang w:eastAsia="ru-RU"/>
    </w:rPr>
  </w:style>
  <w:style w:type="paragraph" w:styleId="NoSpacing">
    <w:name w:val="No Spacing"/>
    <w:uiPriority w:val="99"/>
    <w:qFormat/>
    <w:rsid w:val="007E28B2"/>
    <w:pPr>
      <w:jc w:val="both"/>
    </w:pPr>
    <w:rPr>
      <w:rFonts w:ascii="Times New Roman" w:eastAsia="Times New Roman" w:hAnsi="Times New Roman"/>
      <w:sz w:val="28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98</TotalTime>
  <Pages>4</Pages>
  <Words>888</Words>
  <Characters>5062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ruslan</dc:creator>
  <cp:keywords/>
  <dc:description/>
  <cp:lastModifiedBy>User</cp:lastModifiedBy>
  <cp:revision>13</cp:revision>
  <cp:lastPrinted>2017-02-27T09:26:00Z</cp:lastPrinted>
  <dcterms:created xsi:type="dcterms:W3CDTF">2016-05-04T07:29:00Z</dcterms:created>
  <dcterms:modified xsi:type="dcterms:W3CDTF">2017-03-03T10:30:00Z</dcterms:modified>
</cp:coreProperties>
</file>